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53DB62B2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1F6485">
              <w:rPr>
                <w:rFonts w:eastAsia="Times New Roman" w:cs="Calibri"/>
                <w:b/>
              </w:rPr>
              <w:t>5</w:t>
            </w:r>
            <w:r w:rsidR="007E5D4E">
              <w:rPr>
                <w:rFonts w:eastAsia="Times New Roman" w:cs="Calibri"/>
                <w:b/>
              </w:rPr>
              <w:t>6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7D8D15A8" w:rsidR="005E0CA7" w:rsidRPr="004B5044" w:rsidRDefault="007E5D4E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7E5D4E">
              <w:rPr>
                <w:rFonts w:cs="Calibri"/>
                <w:b/>
                <w:bCs/>
              </w:rPr>
              <w:t>Remont drogi gminnej na odcinku I - ul. Mostowa - w km od 0+000 do km 0+374,45, na odcinku II - ul. Daszyńskiego - w km od 0+374,45 do 0+812,70 w miejscowości Myślenice, Gmina Myślenice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0FEC8D9B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bookmarkStart w:id="1" w:name="_GoBack"/>
      <w:r w:rsidR="007E5D4E" w:rsidRPr="007E5D4E">
        <w:rPr>
          <w:rFonts w:cs="Calibri"/>
          <w:b/>
        </w:rPr>
        <w:t>Remont drogi gminnej na odcinku I - ul. Mostowa - w km od 0+000 do km 0+374,45, na odcinku II - ul. Daszyńskiego - w km od 0+374,45 do 0+812,70 w miejscowości Myślenice, Gmina Myślenice</w:t>
      </w:r>
      <w:bookmarkEnd w:id="1"/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45B726FB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7E5D4E">
        <w:rPr>
          <w:rFonts w:eastAsia="Times New Roman" w:cs="Calibri"/>
          <w:i/>
        </w:rPr>
        <w:t>8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46A01798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7E5D4E" w:rsidRPr="007E5D4E">
        <w:rPr>
          <w:rFonts w:cs="Calibri"/>
          <w:b/>
        </w:rPr>
        <w:t>Remont drogi gminnej na odcinku I - ul. Mostowa - w km od 0+000 do km 0+374,45, na odcinku II - ul. Daszyńskiego - w km od 0+374,45 do 0+812,70 w miejscowości Myślenice, Gmina Myślenice</w:t>
      </w:r>
      <w:r w:rsidR="00CD2BE3" w:rsidRPr="00CD2BE3">
        <w:rPr>
          <w:rFonts w:cs="Calibri"/>
          <w:b/>
        </w:rPr>
        <w:t>.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3034" w14:textId="77777777" w:rsidR="00A24CB5" w:rsidRDefault="00A24CB5" w:rsidP="00065A38">
      <w:pPr>
        <w:spacing w:after="0" w:line="240" w:lineRule="auto"/>
      </w:pPr>
      <w:r>
        <w:separator/>
      </w:r>
    </w:p>
  </w:endnote>
  <w:endnote w:type="continuationSeparator" w:id="0">
    <w:p w14:paraId="42FF4A47" w14:textId="77777777" w:rsidR="00A24CB5" w:rsidRDefault="00A24CB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A24CB5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C8BC8" w14:textId="77777777" w:rsidR="00A24CB5" w:rsidRDefault="00A24CB5" w:rsidP="00065A38">
      <w:pPr>
        <w:spacing w:after="0" w:line="240" w:lineRule="auto"/>
      </w:pPr>
      <w:r>
        <w:separator/>
      </w:r>
    </w:p>
  </w:footnote>
  <w:footnote w:type="continuationSeparator" w:id="0">
    <w:p w14:paraId="0384552F" w14:textId="77777777" w:rsidR="00A24CB5" w:rsidRDefault="00A24CB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7E5D4E"/>
    <w:rsid w:val="00856B83"/>
    <w:rsid w:val="0085762C"/>
    <w:rsid w:val="008D14E9"/>
    <w:rsid w:val="009552E5"/>
    <w:rsid w:val="009B615D"/>
    <w:rsid w:val="009C34EE"/>
    <w:rsid w:val="00A24CB5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5BD52-A644-4C9C-BCEE-599EA5C3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31</TotalTime>
  <Pages>3</Pages>
  <Words>978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12</cp:revision>
  <dcterms:created xsi:type="dcterms:W3CDTF">2019-06-26T11:08:00Z</dcterms:created>
  <dcterms:modified xsi:type="dcterms:W3CDTF">2020-10-27T09:14:00Z</dcterms:modified>
</cp:coreProperties>
</file>